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BC286" w14:textId="77777777" w:rsidR="00287633" w:rsidRDefault="00287633" w:rsidP="002876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JAKSON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93273D5" w14:textId="77777777" w:rsidR="00287633" w:rsidRDefault="00287633" w:rsidP="002876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929476" w14:textId="77777777" w:rsidR="00287633" w:rsidRDefault="00287633" w:rsidP="002876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55643CB" w14:textId="77777777" w:rsidR="00287633" w:rsidRDefault="00287633" w:rsidP="002876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Jonys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goldsmith(q.v.),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touching</w:t>
      </w:r>
      <w:proofErr w:type="gramEnd"/>
    </w:p>
    <w:p w14:paraId="79737CD0" w14:textId="77777777" w:rsidR="00287633" w:rsidRDefault="00287633" w:rsidP="002876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the warranty of the sale of a silver chest.</w:t>
      </w:r>
    </w:p>
    <w:p w14:paraId="5E882EFF" w14:textId="77777777" w:rsidR="00287633" w:rsidRDefault="00287633" w:rsidP="002876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97FDB28" w14:textId="77777777" w:rsidR="00287633" w:rsidRDefault="00287633" w:rsidP="002876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07644D" w14:textId="77777777" w:rsidR="00287633" w:rsidRDefault="00287633" w:rsidP="002876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B9F9E7D" w14:textId="77777777" w:rsidR="00287633" w:rsidRDefault="00287633" w:rsidP="002876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March 2021</w:t>
      </w:r>
    </w:p>
    <w:p w14:paraId="3BF71ED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F7ADB" w14:textId="77777777" w:rsidR="00287633" w:rsidRDefault="00287633" w:rsidP="009139A6">
      <w:r>
        <w:separator/>
      </w:r>
    </w:p>
  </w:endnote>
  <w:endnote w:type="continuationSeparator" w:id="0">
    <w:p w14:paraId="2AB0822D" w14:textId="77777777" w:rsidR="00287633" w:rsidRDefault="002876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B8B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9F1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D69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7E266" w14:textId="77777777" w:rsidR="00287633" w:rsidRDefault="00287633" w:rsidP="009139A6">
      <w:r>
        <w:separator/>
      </w:r>
    </w:p>
  </w:footnote>
  <w:footnote w:type="continuationSeparator" w:id="0">
    <w:p w14:paraId="5FED27C4" w14:textId="77777777" w:rsidR="00287633" w:rsidRDefault="002876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7A1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497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22C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633"/>
    <w:rsid w:val="000666E0"/>
    <w:rsid w:val="002510B7"/>
    <w:rsid w:val="0028763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046CA"/>
  <w15:chartTrackingRefBased/>
  <w15:docId w15:val="{1DCB5868-57AB-4968-B288-0B6B2D69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876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2021-04-19T08:32:00Z</dcterms:created>
  <dcterms:modified xsi:type="dcterms:W3CDTF">2021-04-19T08:32:00Z</dcterms:modified>
</cp:coreProperties>
</file>